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40B8" w:rsidRPr="00AA25A6" w:rsidRDefault="001B4E49" w:rsidP="0004612F">
      <w:pPr>
        <w:rPr>
          <w:rFonts w:ascii="Arial" w:hAnsi="Arial" w:cs="Arial"/>
        </w:rPr>
      </w:pPr>
      <w:bookmarkStart w:id="0" w:name="_GoBack"/>
      <w:bookmarkEnd w:id="0"/>
      <w:r>
        <w:rPr>
          <w:rFonts w:ascii="Arial" w:hAnsi="Arial" w:cs="Arial"/>
        </w:rPr>
        <w:t xml:space="preserve"> </w:t>
      </w:r>
      <w:r w:rsidR="00B240B8">
        <w:rPr>
          <w:rFonts w:ascii="Arial" w:hAnsi="Arial" w:cs="Arial"/>
        </w:rPr>
        <w:t>(blir eventuelt bilag til kontrakt)</w:t>
      </w:r>
    </w:p>
    <w:p w:rsidR="0004612F" w:rsidRDefault="0004612F" w:rsidP="0004612F">
      <w:pPr>
        <w:rPr>
          <w:rFonts w:ascii="Arial" w:hAnsi="Arial" w:cs="Arial"/>
          <w:b/>
        </w:rPr>
      </w:pPr>
    </w:p>
    <w:p w:rsidR="0004612F" w:rsidRPr="00005631" w:rsidRDefault="00005631" w:rsidP="00005631">
      <w:pPr>
        <w:jc w:val="center"/>
        <w:rPr>
          <w:rFonts w:ascii="Arial" w:hAnsi="Arial" w:cs="Arial"/>
          <w:b/>
          <w:spacing w:val="100"/>
        </w:rPr>
      </w:pPr>
      <w:r w:rsidRPr="00005631">
        <w:rPr>
          <w:rFonts w:ascii="Arial" w:hAnsi="Arial" w:cs="Arial"/>
          <w:b/>
          <w:spacing w:val="100"/>
        </w:rPr>
        <w:t>MORSELSKAPSGARANTI</w:t>
      </w:r>
    </w:p>
    <w:p w:rsidR="0004612F" w:rsidRDefault="0004612F" w:rsidP="0004612F">
      <w:pPr>
        <w:rPr>
          <w:rFonts w:ascii="Arial" w:hAnsi="Arial" w:cs="Arial"/>
        </w:rPr>
      </w:pPr>
    </w:p>
    <w:p w:rsidR="0004612F" w:rsidRPr="0004612F" w:rsidRDefault="0004612F" w:rsidP="0004612F">
      <w:pPr>
        <w:rPr>
          <w:rFonts w:ascii="Arial" w:hAnsi="Arial" w:cs="Arial"/>
        </w:rPr>
      </w:pPr>
      <w:r w:rsidRPr="0004612F">
        <w:rPr>
          <w:rFonts w:ascii="Arial" w:hAnsi="Arial" w:cs="Arial"/>
        </w:rPr>
        <w:t xml:space="preserve">Denne garantien er gitt </w:t>
      </w:r>
      <w:r w:rsidR="00272787">
        <w:rPr>
          <w:rFonts w:ascii="Arial" w:hAnsi="Arial" w:cs="Arial"/>
        </w:rPr>
        <w:t>av</w:t>
      </w:r>
      <w:r w:rsidRPr="0004612F">
        <w:rPr>
          <w:rFonts w:ascii="Arial" w:hAnsi="Arial" w:cs="Arial"/>
        </w:rPr>
        <w:t xml:space="preserve"> &lt;firma</w:t>
      </w:r>
      <w:r w:rsidR="00CF4734">
        <w:rPr>
          <w:rFonts w:ascii="Arial" w:hAnsi="Arial" w:cs="Arial"/>
        </w:rPr>
        <w:t>&gt;</w:t>
      </w:r>
      <w:r w:rsidRPr="0004612F">
        <w:rPr>
          <w:rFonts w:ascii="Arial" w:hAnsi="Arial" w:cs="Arial"/>
        </w:rPr>
        <w:t xml:space="preserve"> (heretter kalt Morselskapet) </w:t>
      </w:r>
      <w:r w:rsidR="009931B3">
        <w:rPr>
          <w:rFonts w:ascii="Arial" w:hAnsi="Arial" w:cs="Arial"/>
        </w:rPr>
        <w:t xml:space="preserve">org. nr. </w:t>
      </w:r>
      <w:r w:rsidR="009931B3" w:rsidRPr="009931B3">
        <w:rPr>
          <w:rFonts w:ascii="Arial" w:hAnsi="Arial" w:cs="Arial"/>
          <w:highlight w:val="yellow"/>
        </w:rPr>
        <w:t xml:space="preserve">xxx </w:t>
      </w:r>
      <w:proofErr w:type="spellStart"/>
      <w:r w:rsidR="009931B3" w:rsidRPr="009931B3">
        <w:rPr>
          <w:rFonts w:ascii="Arial" w:hAnsi="Arial" w:cs="Arial"/>
          <w:highlight w:val="yellow"/>
        </w:rPr>
        <w:t>xxx</w:t>
      </w:r>
      <w:proofErr w:type="spellEnd"/>
      <w:r w:rsidR="009931B3" w:rsidRPr="009931B3">
        <w:rPr>
          <w:rFonts w:ascii="Arial" w:hAnsi="Arial" w:cs="Arial"/>
          <w:highlight w:val="yellow"/>
        </w:rPr>
        <w:t xml:space="preserve"> </w:t>
      </w:r>
      <w:proofErr w:type="spellStart"/>
      <w:r w:rsidR="009931B3" w:rsidRPr="009931B3">
        <w:rPr>
          <w:rFonts w:ascii="Arial" w:hAnsi="Arial" w:cs="Arial"/>
          <w:highlight w:val="yellow"/>
        </w:rPr>
        <w:t>xxx</w:t>
      </w:r>
      <w:proofErr w:type="spellEnd"/>
      <w:r w:rsidR="009931B3">
        <w:rPr>
          <w:rFonts w:ascii="Arial" w:hAnsi="Arial" w:cs="Arial"/>
        </w:rPr>
        <w:t xml:space="preserve"> </w:t>
      </w:r>
      <w:r w:rsidRPr="0004612F">
        <w:rPr>
          <w:rFonts w:ascii="Arial" w:hAnsi="Arial" w:cs="Arial"/>
        </w:rPr>
        <w:t xml:space="preserve">til </w:t>
      </w:r>
      <w:r w:rsidR="008E5866">
        <w:rPr>
          <w:rFonts w:ascii="Arial" w:hAnsi="Arial" w:cs="Arial"/>
        </w:rPr>
        <w:t>Fredrikstad kommune.</w:t>
      </w:r>
    </w:p>
    <w:p w:rsidR="0004612F" w:rsidRPr="0004612F" w:rsidRDefault="0004612F" w:rsidP="0004612F">
      <w:pPr>
        <w:rPr>
          <w:rFonts w:ascii="Arial" w:hAnsi="Arial" w:cs="Arial"/>
        </w:rPr>
      </w:pPr>
      <w:r w:rsidRPr="0004612F">
        <w:rPr>
          <w:rFonts w:ascii="Arial" w:hAnsi="Arial" w:cs="Arial"/>
        </w:rPr>
        <w:t xml:space="preserve">Morselskapet garanterer med dette, Datterselskapets fulle gjennomføring av alle </w:t>
      </w:r>
      <w:r w:rsidR="00272787">
        <w:rPr>
          <w:rFonts w:ascii="Arial" w:hAnsi="Arial" w:cs="Arial"/>
        </w:rPr>
        <w:t>forpliktelser</w:t>
      </w:r>
      <w:r w:rsidRPr="0004612F">
        <w:rPr>
          <w:rFonts w:ascii="Arial" w:hAnsi="Arial" w:cs="Arial"/>
        </w:rPr>
        <w:t xml:space="preserve"> Datterselskapet inngår slik det fremgår av en eventuell kontrakt med </w:t>
      </w:r>
      <w:r w:rsidR="008E5866">
        <w:rPr>
          <w:rFonts w:ascii="Arial" w:hAnsi="Arial" w:cs="Arial"/>
        </w:rPr>
        <w:t>Fredrikstad kommune.</w:t>
      </w:r>
    </w:p>
    <w:p w:rsidR="0004612F" w:rsidRPr="0004612F" w:rsidRDefault="0004612F" w:rsidP="0004612F">
      <w:pPr>
        <w:rPr>
          <w:rFonts w:ascii="Arial" w:hAnsi="Arial" w:cs="Arial"/>
        </w:rPr>
      </w:pPr>
      <w:r w:rsidRPr="0004612F">
        <w:rPr>
          <w:rFonts w:ascii="Arial" w:hAnsi="Arial" w:cs="Arial"/>
        </w:rPr>
        <w:t>Dersom Datterselskapet ikke oppfyller en eller flere av kontraktens betingelser eller noe annet forhold eller sak vedrørende kontrakten</w:t>
      </w:r>
      <w:r w:rsidR="00272787">
        <w:rPr>
          <w:rFonts w:ascii="Arial" w:hAnsi="Arial" w:cs="Arial"/>
        </w:rPr>
        <w:t>, inkludert</w:t>
      </w:r>
      <w:r w:rsidRPr="0004612F">
        <w:rPr>
          <w:rFonts w:ascii="Arial" w:hAnsi="Arial" w:cs="Arial"/>
        </w:rPr>
        <w:t xml:space="preserve"> betaling av </w:t>
      </w:r>
      <w:r w:rsidR="00272787">
        <w:rPr>
          <w:rFonts w:ascii="Arial" w:hAnsi="Arial" w:cs="Arial"/>
        </w:rPr>
        <w:t>vederlag</w:t>
      </w:r>
      <w:r w:rsidRPr="0004612F">
        <w:rPr>
          <w:rFonts w:ascii="Arial" w:hAnsi="Arial" w:cs="Arial"/>
        </w:rPr>
        <w:t xml:space="preserve">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rsidR="0004612F" w:rsidRPr="0004612F" w:rsidRDefault="0004612F" w:rsidP="0004612F">
      <w:pPr>
        <w:rPr>
          <w:rFonts w:ascii="Arial" w:hAnsi="Arial" w:cs="Arial"/>
        </w:rPr>
      </w:pPr>
      <w:r w:rsidRPr="0004612F">
        <w:rPr>
          <w:rFonts w:ascii="Arial" w:hAnsi="Arial" w:cs="Arial"/>
        </w:rPr>
        <w:t xml:space="preserve">Morselskapet inngår avtale og samtykker med </w:t>
      </w:r>
      <w:r w:rsidR="008E5866">
        <w:rPr>
          <w:rFonts w:ascii="Arial" w:hAnsi="Arial" w:cs="Arial"/>
        </w:rPr>
        <w:t>Fredrikstad kommune</w:t>
      </w:r>
      <w:r w:rsidRPr="0004612F">
        <w:rPr>
          <w:rFonts w:ascii="Arial" w:hAnsi="Arial" w:cs="Arial"/>
        </w:rPr>
        <w:t>, om at:</w:t>
      </w:r>
    </w:p>
    <w:p w:rsidR="0004612F" w:rsidRPr="0004612F" w:rsidRDefault="0004612F" w:rsidP="0004612F">
      <w:pPr>
        <w:numPr>
          <w:ilvl w:val="0"/>
          <w:numId w:val="1"/>
        </w:numPr>
        <w:tabs>
          <w:tab w:val="num" w:pos="720"/>
        </w:tabs>
        <w:rPr>
          <w:rFonts w:ascii="Arial" w:hAnsi="Arial" w:cs="Arial"/>
        </w:rPr>
      </w:pPr>
      <w:r w:rsidRPr="0004612F">
        <w:rPr>
          <w:rFonts w:ascii="Arial" w:hAnsi="Arial" w:cs="Arial"/>
        </w:rPr>
        <w:t>enhver endring av kontraktens betingelser,</w:t>
      </w:r>
    </w:p>
    <w:p w:rsidR="0004612F" w:rsidRPr="0004612F" w:rsidRDefault="0004612F" w:rsidP="0004612F">
      <w:pPr>
        <w:numPr>
          <w:ilvl w:val="0"/>
          <w:numId w:val="1"/>
        </w:numPr>
        <w:tabs>
          <w:tab w:val="num" w:pos="720"/>
        </w:tabs>
        <w:rPr>
          <w:rFonts w:ascii="Arial" w:hAnsi="Arial" w:cs="Arial"/>
        </w:rPr>
      </w:pPr>
      <w:r w:rsidRPr="0004612F">
        <w:rPr>
          <w:rFonts w:ascii="Arial" w:hAnsi="Arial" w:cs="Arial"/>
        </w:rPr>
        <w:t>enhver modifikasjon av kontrakten,</w:t>
      </w:r>
    </w:p>
    <w:p w:rsidR="0004612F" w:rsidRPr="0004612F" w:rsidRDefault="0004612F" w:rsidP="0004612F">
      <w:pPr>
        <w:numPr>
          <w:ilvl w:val="0"/>
          <w:numId w:val="1"/>
        </w:numPr>
        <w:tabs>
          <w:tab w:val="num" w:pos="720"/>
        </w:tabs>
        <w:rPr>
          <w:rFonts w:ascii="Arial" w:hAnsi="Arial" w:cs="Arial"/>
        </w:rPr>
      </w:pPr>
      <w:r w:rsidRPr="0004612F">
        <w:rPr>
          <w:rFonts w:ascii="Arial" w:hAnsi="Arial" w:cs="Arial"/>
        </w:rPr>
        <w:t>en eventuell overenskomst om et oppdrag, eller inngåelsen av en kontrakt, og</w:t>
      </w:r>
    </w:p>
    <w:p w:rsidR="0004612F" w:rsidRPr="0004612F" w:rsidRDefault="0004612F" w:rsidP="0004612F">
      <w:pPr>
        <w:numPr>
          <w:ilvl w:val="0"/>
          <w:numId w:val="1"/>
        </w:numPr>
        <w:tabs>
          <w:tab w:val="num" w:pos="720"/>
        </w:tabs>
        <w:rPr>
          <w:rFonts w:ascii="Arial" w:hAnsi="Arial" w:cs="Arial"/>
        </w:rPr>
      </w:pPr>
      <w:r w:rsidRPr="0004612F">
        <w:rPr>
          <w:rFonts w:ascii="Arial" w:hAnsi="Arial" w:cs="Arial"/>
        </w:rPr>
        <w:t xml:space="preserve">innrømmelse av henstand eller forlengelse av tidsfrister for Datterselskapet, </w:t>
      </w:r>
    </w:p>
    <w:p w:rsidR="0004612F" w:rsidRPr="0004612F" w:rsidRDefault="0004612F" w:rsidP="0004612F">
      <w:pPr>
        <w:rPr>
          <w:rFonts w:ascii="Arial" w:hAnsi="Arial" w:cs="Arial"/>
        </w:rPr>
      </w:pPr>
      <w:r w:rsidRPr="0004612F">
        <w:rPr>
          <w:rFonts w:ascii="Arial" w:hAnsi="Arial" w:cs="Arial"/>
        </w:rPr>
        <w:t>kan alle eller enkeltvis bli inngått og utført uten at Morselskapet informeres og uten at det på noen måte påvirker, endrer eller frigjør Morselskapet fra dets forpliktelser etter denne garantien.</w:t>
      </w:r>
      <w:r w:rsidR="00272787">
        <w:rPr>
          <w:rFonts w:ascii="Arial" w:hAnsi="Arial" w:cs="Arial"/>
        </w:rPr>
        <w:t xml:space="preserve"> Morselskapet bekrefter videre at denne garanti avgis uten forbehold.</w:t>
      </w:r>
    </w:p>
    <w:p w:rsidR="0004612F" w:rsidRPr="0004612F" w:rsidRDefault="0004612F" w:rsidP="0004612F">
      <w:pPr>
        <w:rPr>
          <w:rFonts w:ascii="Arial" w:hAnsi="Arial" w:cs="Arial"/>
        </w:rPr>
      </w:pPr>
      <w:r w:rsidRPr="0004612F">
        <w:rPr>
          <w:rFonts w:ascii="Arial" w:hAnsi="Arial" w:cs="Arial"/>
        </w:rPr>
        <w:t xml:space="preserve">Underskrevet på vegne av Morselskapet </w:t>
      </w:r>
    </w:p>
    <w:p w:rsidR="0004612F" w:rsidRPr="0004612F" w:rsidRDefault="0004612F" w:rsidP="0004612F">
      <w:pPr>
        <w:rPr>
          <w:rFonts w:ascii="Arial" w:hAnsi="Arial" w:cs="Arial"/>
        </w:rPr>
      </w:pPr>
    </w:p>
    <w:p w:rsidR="0004612F" w:rsidRPr="0004612F" w:rsidRDefault="0004612F" w:rsidP="0004612F">
      <w:pPr>
        <w:rPr>
          <w:rFonts w:ascii="Arial" w:hAnsi="Arial" w:cs="Arial"/>
        </w:rPr>
      </w:pPr>
      <w:r w:rsidRPr="0004612F">
        <w:rPr>
          <w:rFonts w:ascii="Arial" w:hAnsi="Arial" w:cs="Arial"/>
        </w:rPr>
        <w:t>___________________________</w:t>
      </w:r>
    </w:p>
    <w:p w:rsidR="0004612F" w:rsidRPr="0004612F" w:rsidRDefault="0004612F" w:rsidP="0004612F">
      <w:pPr>
        <w:rPr>
          <w:rFonts w:ascii="Arial" w:hAnsi="Arial" w:cs="Arial"/>
        </w:rPr>
      </w:pPr>
      <w:r w:rsidRPr="0004612F">
        <w:rPr>
          <w:rFonts w:ascii="Arial" w:hAnsi="Arial" w:cs="Arial"/>
        </w:rPr>
        <w:t xml:space="preserve">Sted og Dato </w:t>
      </w:r>
    </w:p>
    <w:p w:rsidR="0004612F" w:rsidRPr="0004612F" w:rsidRDefault="0004612F" w:rsidP="0004612F">
      <w:pPr>
        <w:rPr>
          <w:rFonts w:ascii="Arial" w:hAnsi="Arial" w:cs="Arial"/>
        </w:rPr>
      </w:pPr>
      <w:r w:rsidRPr="0004612F">
        <w:rPr>
          <w:rFonts w:ascii="Arial" w:hAnsi="Arial" w:cs="Arial"/>
        </w:rPr>
        <w:t>___________________________</w:t>
      </w:r>
    </w:p>
    <w:p w:rsidR="0004612F" w:rsidRPr="0004612F" w:rsidRDefault="0004612F" w:rsidP="0004612F">
      <w:pPr>
        <w:rPr>
          <w:rFonts w:ascii="Arial" w:hAnsi="Arial" w:cs="Arial"/>
        </w:rPr>
      </w:pPr>
      <w:r w:rsidRPr="0004612F">
        <w:rPr>
          <w:rFonts w:ascii="Arial" w:hAnsi="Arial" w:cs="Arial"/>
        </w:rPr>
        <w:t>Navn og Tittel</w:t>
      </w:r>
    </w:p>
    <w:p w:rsidR="007912A3" w:rsidRPr="0004612F" w:rsidRDefault="007912A3">
      <w:pPr>
        <w:rPr>
          <w:rFonts w:ascii="Arial" w:hAnsi="Arial" w:cs="Arial"/>
        </w:rPr>
      </w:pPr>
    </w:p>
    <w:sectPr w:rsidR="007912A3" w:rsidRPr="0004612F">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DC1" w:rsidRDefault="002B2DC1" w:rsidP="00CE337B">
      <w:pPr>
        <w:spacing w:after="0" w:line="240" w:lineRule="auto"/>
      </w:pPr>
      <w:r>
        <w:separator/>
      </w:r>
    </w:p>
  </w:endnote>
  <w:endnote w:type="continuationSeparator" w:id="0">
    <w:p w:rsidR="002B2DC1" w:rsidRDefault="002B2DC1" w:rsidP="00CE3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DC1" w:rsidRDefault="002B2DC1" w:rsidP="00CE337B">
      <w:pPr>
        <w:spacing w:after="0" w:line="240" w:lineRule="auto"/>
      </w:pPr>
      <w:r>
        <w:separator/>
      </w:r>
    </w:p>
  </w:footnote>
  <w:footnote w:type="continuationSeparator" w:id="0">
    <w:p w:rsidR="002B2DC1" w:rsidRDefault="002B2DC1" w:rsidP="00CE3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37B" w:rsidRDefault="00CE337B">
    <w:pPr>
      <w:pStyle w:val="Topptekst"/>
    </w:pPr>
    <w:r w:rsidRPr="00CE337B">
      <w:rPr>
        <w:noProof/>
        <w:lang w:eastAsia="nb-NO"/>
      </w:rPr>
      <w:drawing>
        <wp:inline distT="0" distB="0" distL="0" distR="0">
          <wp:extent cx="2717792" cy="357676"/>
          <wp:effectExtent l="0" t="0" r="6985" b="4445"/>
          <wp:docPr id="1" name="Bilde 1" descr="C:\Users\karnor\AppData\Local\Microsoft\Windows\INetCache\Content.Outlook\6NHIFPEM\Kommunelogo RGB profilhåndbo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rnor\AppData\Local\Microsoft\Windows\INetCache\Content.Outlook\6NHIFPEM\Kommunelogo RGB profilhåndbok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2400" cy="385920"/>
                  </a:xfrm>
                  <a:prstGeom prst="rect">
                    <a:avLst/>
                  </a:prstGeom>
                  <a:noFill/>
                  <a:ln>
                    <a:noFill/>
                  </a:ln>
                </pic:spPr>
              </pic:pic>
            </a:graphicData>
          </a:graphic>
        </wp:inline>
      </w:drawing>
    </w:r>
  </w:p>
  <w:p w:rsidR="00CE337B" w:rsidRDefault="00CE337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414F98"/>
    <w:multiLevelType w:val="singleLevel"/>
    <w:tmpl w:val="6E842C0A"/>
    <w:lvl w:ilvl="0">
      <w:start w:val="1"/>
      <w:numFmt w:val="lowerLetter"/>
      <w:lvlText w:val="%1)"/>
      <w:lvlJc w:val="left"/>
      <w:pPr>
        <w:tabs>
          <w:tab w:val="num" w:pos="2160"/>
        </w:tabs>
        <w:ind w:left="2160" w:hanging="72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37B"/>
    <w:rsid w:val="00005631"/>
    <w:rsid w:val="0004612F"/>
    <w:rsid w:val="00072B75"/>
    <w:rsid w:val="001B4E49"/>
    <w:rsid w:val="00272787"/>
    <w:rsid w:val="002B2DC1"/>
    <w:rsid w:val="007912A3"/>
    <w:rsid w:val="008E5866"/>
    <w:rsid w:val="009931B3"/>
    <w:rsid w:val="00A44B66"/>
    <w:rsid w:val="00A90153"/>
    <w:rsid w:val="00AA25A6"/>
    <w:rsid w:val="00B240B8"/>
    <w:rsid w:val="00BF52D7"/>
    <w:rsid w:val="00C33B0F"/>
    <w:rsid w:val="00CE337B"/>
    <w:rsid w:val="00CF4734"/>
    <w:rsid w:val="00FA7C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316BC"/>
  <w15:docId w15:val="{1BCAB97C-BA1C-44B4-9C77-89192F0BE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CE337B"/>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CE337B"/>
  </w:style>
  <w:style w:type="paragraph" w:styleId="Bunntekst">
    <w:name w:val="footer"/>
    <w:basedOn w:val="Normal"/>
    <w:link w:val="BunntekstTegn"/>
    <w:uiPriority w:val="99"/>
    <w:unhideWhenUsed/>
    <w:rsid w:val="00CE337B"/>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CE33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96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F:\Felles-Anskaffelse%20og%20Bevilling\6%20Dokumentbank\&#197;pent%20anbud\Vedlegg%205%20Morselskapsgaranti.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Godkjent_x0020_dato xmlns="f84e6e1a-3bf4-43e0-9b3d-b3111b24f45a">2016-06-18T22:00:00+00:00</Godkjent_x0020_dato>
    <Revisjonsansvarlig xmlns="d55c8952-b81a-4872-9c0f-38c600a543c9">
      <UserInfo>
        <DisplayName>Nordal Karin</DisplayName>
        <AccountId>8433</AccountId>
        <AccountType/>
      </UserInfo>
    </Revisjonsansvarlig>
    <Revisjonsdato xmlns="http://schemas.microsoft.com/sharepoint/v3">2019-01-10T23:00:00+00:00</Revisjonsdato>
    <DLCPolicyLabelClientValue xmlns="b3e80720-749d-4bea-8ba9-428d0a425cbb">{_UIVersionString}</DLCPolicyLabelClientValue>
    <DLCPolicyLabelLock xmlns="b3e80720-749d-4bea-8ba9-428d0a425cbb" xsi:nil="true"/>
    <Current_x0020_Version xmlns="f84e6e1a-3bf4-43e0-9b3d-b3111b24f45a">5.0</Current_x0020_Version>
    <_dlc_DocId xmlns="f84e6e1a-3bf4-43e0-9b3d-b3111b24f45a">SJHPMA6HYMDW-1539-80</_dlc_DocId>
    <_dlc_DocIdUrl xmlns="f84e6e1a-3bf4-43e0-9b3d-b3111b24f45a">
      <Url>http://riskmanager/fellesdokumenter/_layouts/15/DocIdRedir.aspx?ID=SJHPMA6HYMDW-1539-80</Url>
      <Description>SJHPMA6HYMDW-1539-80</Description>
    </_dlc_DocIdUrl>
    <DLCPolicyLabelValue xmlns="b3e80720-749d-4bea-8ba9-428d0a425cbb">5.0</DLCPolicyLabelValue>
    <n2efa7ab5bef4e318b7fa50b31807999 xmlns="f84e6e1a-3bf4-43e0-9b3d-b3111b24f45a">
      <Terms xmlns="http://schemas.microsoft.com/office/infopath/2007/PartnerControls">
        <TermInfo xmlns="http://schemas.microsoft.com/office/infopath/2007/PartnerControls">
          <TermName xmlns="http://schemas.microsoft.com/office/infopath/2007/PartnerControls">Maler</TermName>
          <TermId xmlns="http://schemas.microsoft.com/office/infopath/2007/PartnerControls">2024766d-a2ae-4238-80fd-6e2c76aa11f1</TermId>
        </TermInfo>
      </Terms>
    </n2efa7ab5bef4e318b7fa50b31807999>
    <b468aaef85564c70a6e2afccbf030e14 xmlns="f84e6e1a-3bf4-43e0-9b3d-b3111b24f45a">
      <Terms xmlns="http://schemas.microsoft.com/office/infopath/2007/PartnerControls">
        <TermInfo xmlns="http://schemas.microsoft.com/office/infopath/2007/PartnerControls">
          <TermName xmlns="http://schemas.microsoft.com/office/infopath/2007/PartnerControls">Mal</TermName>
          <TermId xmlns="http://schemas.microsoft.com/office/infopath/2007/PartnerControls">2d7d1ed6-3159-4b04-937c-022db3e3f482</TermId>
        </TermInfo>
      </Terms>
    </b468aaef85564c70a6e2afccbf030e14>
    <TaxCatchAll xmlns="f84e6e1a-3bf4-43e0-9b3d-b3111b24f45a">
      <Value>359</Value>
      <Value>727</Value>
    </TaxCatchAll>
    <Tema xmlns="8a7b6a33-fb19-4218-a5e9-b564996186d2">Konkuransegrunnlag med vedlegg (FOA Del 3, 1.750.000 og oppover)</Tema>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p:Policy xmlns:p="office.server.policy" id="" local="true">
  <p:Name>Dokumentmal</p:Name>
  <p:Description/>
  <p:Statement/>
  <p:PolicyItems>
    <p:PolicyItem featureId="Microsoft.Office.RecordsManagement.PolicyFeatures.PolicyLabel" staticId="0x0101009411BA9C4CDC5744AC3CEEEAC1704838008A9D237B484EC34CAC7649260F3AA2D0|801092262" UniqueId="4e723729-a12f-4b84-8641-9c0e0fff7d35">
      <p:Name>Etiketter</p:Name>
      <p:Description>Genererer etiketter som kan settes inn i Microsoft Office-dokumenter for å sikre at dokumentegenskaper eller annen viktig informasjon blir inkludert på utskrifter. Etiketter kan også brukes til å søke etter dokumenter.</p:Description>
      <p:CustomData>
        <label>
          <segment type="metadata">_UIVersionString</segment>
        </label>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Dokumentmal" ma:contentTypeID="0x0101009411BA9C4CDC5744AC3CEEEAC1704838006A9083CFB89C4D4FB3CCB9AC64621B95" ma:contentTypeVersion="92" ma:contentTypeDescription="" ma:contentTypeScope="" ma:versionID="c33237191cf9a945a17128076bfc389a">
  <xsd:schema xmlns:xsd="http://www.w3.org/2001/XMLSchema" xmlns:xs="http://www.w3.org/2001/XMLSchema" xmlns:p="http://schemas.microsoft.com/office/2006/metadata/properties" xmlns:ns1="http://schemas.microsoft.com/sharepoint/v3" xmlns:ns2="f84e6e1a-3bf4-43e0-9b3d-b3111b24f45a" xmlns:ns3="d55c8952-b81a-4872-9c0f-38c600a543c9" xmlns:ns4="b3e80720-749d-4bea-8ba9-428d0a425cbb" xmlns:ns5="8a7b6a33-fb19-4218-a5e9-b564996186d2" targetNamespace="http://schemas.microsoft.com/office/2006/metadata/properties" ma:root="true" ma:fieldsID="5d0a5fa22e53657c836823dd9a622882" ns1:_="" ns2:_="" ns3:_="" ns4:_="" ns5:_="">
    <xsd:import namespace="http://schemas.microsoft.com/sharepoint/v3"/>
    <xsd:import namespace="f84e6e1a-3bf4-43e0-9b3d-b3111b24f45a"/>
    <xsd:import namespace="d55c8952-b81a-4872-9c0f-38c600a543c9"/>
    <xsd:import namespace="b3e80720-749d-4bea-8ba9-428d0a425cbb"/>
    <xsd:import namespace="8a7b6a33-fb19-4218-a5e9-b564996186d2"/>
    <xsd:element name="properties">
      <xsd:complexType>
        <xsd:sequence>
          <xsd:element name="documentManagement">
            <xsd:complexType>
              <xsd:all>
                <xsd:element ref="ns3:Revisjonsansvarlig" minOccurs="0"/>
                <xsd:element ref="ns1:Revisjonsdato" minOccurs="0"/>
                <xsd:element ref="ns2:Godkjent_x0020_dato" minOccurs="0"/>
                <xsd:element ref="ns2:_dlc_DocId" minOccurs="0"/>
                <xsd:element ref="ns1:_dlc_Exempt" minOccurs="0"/>
                <xsd:element ref="ns4:DLCPolicyLabelValue" minOccurs="0"/>
                <xsd:element ref="ns4:DLCPolicyLabelClientValue" minOccurs="0"/>
                <xsd:element ref="ns4:DLCPolicyLabelLock" minOccurs="0"/>
                <xsd:element ref="ns2:_dlc_DocIdUrl" minOccurs="0"/>
                <xsd:element ref="ns2:Current_x0020_Version" minOccurs="0"/>
                <xsd:element ref="ns2:_dlc_DocIdPersistId" minOccurs="0"/>
                <xsd:element ref="ns2:n2efa7ab5bef4e318b7fa50b31807999" minOccurs="0"/>
                <xsd:element ref="ns2:TaxCatchAll" minOccurs="0"/>
                <xsd:element ref="ns2:b468aaef85564c70a6e2afccbf030e14" minOccurs="0"/>
                <xsd:element ref="ns5:T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visjonsdato" ma:index="5" nillable="true" ma:displayName="Varsel neste revisjon" ma:description="Denne datoen settes i forkant av Revideres innen. Dette gir et varsel om at det er på tide å revidere innholdet i dokumentet. Settes gjerne en måned før Revideres innen" ma:format="DateOnly" ma:internalName="Revisjonsdato">
      <xsd:simpleType>
        <xsd:restriction base="dms:DateTime"/>
      </xsd:simpleType>
    </xsd:element>
    <xsd:element name="_dlc_Exempt" ma:index="13" nillable="true" ma:displayName="Unntak fra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4e6e1a-3bf4-43e0-9b3d-b3111b24f45a" elementFormDefault="qualified">
    <xsd:import namespace="http://schemas.microsoft.com/office/2006/documentManagement/types"/>
    <xsd:import namespace="http://schemas.microsoft.com/office/infopath/2007/PartnerControls"/>
    <xsd:element name="Godkjent_x0020_dato" ma:index="6" nillable="true" ma:displayName="Gyldig fra" ma:format="DateOnly" ma:internalName="Godkjent_x0020_dato">
      <xsd:simpleType>
        <xsd:restriction base="dms:DateTime"/>
      </xsd:simpleType>
    </xsd:element>
    <xsd:element name="_dlc_DocId" ma:index="8" nillable="true" ma:displayName="Dokument-ID-verdi" ma:description="Verdien for dokument-IDen som er tilordnet elementet." ma:internalName="_dlc_DocId" ma:readOnly="true">
      <xsd:simpleType>
        <xsd:restriction base="dms:Text"/>
      </xsd:simpleType>
    </xsd:element>
    <xsd:element name="_dlc_DocIdUrl" ma:index="17"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urrent_x0020_Version" ma:index="18" nillable="true" ma:displayName="Versjonen" ma:description="Nåværende versjonsnummer for dokumentet i SharePoint." ma:hidden="true" ma:internalName="Current_x0020_Version" ma:readOnly="false">
      <xsd:simpleType>
        <xsd:restriction base="dms:Text"/>
      </xsd:simpleType>
    </xsd:element>
    <xsd:element name="_dlc_DocIdPersistId" ma:index="19" nillable="true" ma:displayName="Fast ID" ma:description="Behold IDen ved tillegging." ma:hidden="true" ma:internalName="_dlc_DocIdPersistId" ma:readOnly="true">
      <xsd:simpleType>
        <xsd:restriction base="dms:Boolean"/>
      </xsd:simpleType>
    </xsd:element>
    <xsd:element name="n2efa7ab5bef4e318b7fa50b31807999" ma:index="20" nillable="true" ma:taxonomy="true" ma:internalName="n2efa7ab5bef4e318b7fa50b31807999" ma:taxonomyFieldName="Aktuell_x0020_for" ma:displayName="Aktuell for" ma:default="" ma:fieldId="{72efa7ab-5bef-4e31-8b7f-a50b31807999}" ma:sspId="a0c2b406-6e13-4a63-bebb-1e2e2cdd18c3" ma:termSetId="b000cad9-38d8-4c77-b7d8-de0ccd7ddb58" ma:anchorId="00000000-0000-0000-0000-000000000000" ma:open="false" ma:isKeyword="false">
      <xsd:complexType>
        <xsd:sequence>
          <xsd:element ref="pc:Terms" minOccurs="0" maxOccurs="1"/>
        </xsd:sequence>
      </xsd:complexType>
    </xsd:element>
    <xsd:element name="TaxCatchAll" ma:index="21" nillable="true" ma:displayName="Taxonomy Catch All Column" ma:hidden="true" ma:list="{c5062c07-cab3-400e-b422-ba9d72ff3e04}" ma:internalName="TaxCatchAll" ma:showField="CatchAllData" ma:web="f84e6e1a-3bf4-43e0-9b3d-b3111b24f45a">
      <xsd:complexType>
        <xsd:complexContent>
          <xsd:extension base="dms:MultiChoiceLookup">
            <xsd:sequence>
              <xsd:element name="Value" type="dms:Lookup" maxOccurs="unbounded" minOccurs="0" nillable="true"/>
            </xsd:sequence>
          </xsd:extension>
        </xsd:complexContent>
      </xsd:complexType>
    </xsd:element>
    <xsd:element name="b468aaef85564c70a6e2afccbf030e14" ma:index="23" nillable="true" ma:taxonomy="true" ma:internalName="b468aaef85564c70a6e2afccbf030e14" ma:taxonomyFieldName="Dokumenttype" ma:displayName="Dokumenttype" ma:default="" ma:fieldId="{b468aaef-8556-4c70-a6e2-afccbf030e14}" ma:sspId="a0c2b406-6e13-4a63-bebb-1e2e2cdd18c3" ma:termSetId="bdec3ce8-b919-45e7-b90f-a20dc857c0f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5c8952-b81a-4872-9c0f-38c600a543c9" elementFormDefault="qualified">
    <xsd:import namespace="http://schemas.microsoft.com/office/2006/documentManagement/types"/>
    <xsd:import namespace="http://schemas.microsoft.com/office/infopath/2007/PartnerControls"/>
    <xsd:element name="Revisjonsansvarlig" ma:index="4" nillable="true" ma:displayName="Revideres av" ma:description="Dette er den person som har ansvaret for å skrive dokumentet. Får påminnelse på e-post på dato for Varsel neste revisjon." ma:SharePointGroup="0" ma:internalName="Revisjonsansvarlig"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3e80720-749d-4bea-8ba9-428d0a425cbb" elementFormDefault="qualified">
    <xsd:import namespace="http://schemas.microsoft.com/office/2006/documentManagement/types"/>
    <xsd:import namespace="http://schemas.microsoft.com/office/infopath/2007/PartnerControls"/>
    <xsd:element name="DLCPolicyLabelValue" ma:index="14" nillable="true" ma:displayName="Etikett" ma:description="Lagrer gjeldende verdi for etiketten." ma:internalName="DLCPolicyLabelValue" ma:readOnly="true">
      <xsd:simpleType>
        <xsd:restriction base="dms:Note">
          <xsd:maxLength value="255"/>
        </xsd:restriction>
      </xsd:simpleType>
    </xsd:element>
    <xsd:element name="DLCPolicyLabelClientValue" ma:index="15" nillable="true" ma:displayName="Klientetikettverdi" ma:description="Lagrer den siste etikettverdien som ble beregnet på klienten." ma:hidden="true" ma:internalName="DLCPolicyLabelClientValue" ma:readOnly="false">
      <xsd:simpleType>
        <xsd:restriction base="dms:Note"/>
      </xsd:simpleType>
    </xsd:element>
    <xsd:element name="DLCPolicyLabelLock" ma:index="16" nillable="true" ma:displayName="Etikett låst" ma:description="Angir om etiketten skal oppdateres når elementegenskapene endres."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7b6a33-fb19-4218-a5e9-b564996186d2" elementFormDefault="qualified">
    <xsd:import namespace="http://schemas.microsoft.com/office/2006/documentManagement/types"/>
    <xsd:import namespace="http://schemas.microsoft.com/office/infopath/2007/PartnerControls"/>
    <xsd:element name="Tema" ma:index="24" nillable="true" ma:displayName="Tema" ma:format="Dropdown" ma:internalName="Tema">
      <xsd:simpleType>
        <xsd:restriction base="dms:Choice">
          <xsd:enumeration value="Anskaffelsesprotokoll"/>
          <xsd:enumeration value="Evaluering"/>
          <xsd:enumeration value="Habilitetsskjema"/>
          <xsd:enumeration value="Konkurransegrunnlag med vedlegg (FOA Del 1, 100.000-1.100.000"/>
          <xsd:enumeration value="Konkurransegrunnlag med vedlegg (FOA Del 2, 1.100.00-1.750.000"/>
          <xsd:enumeration value="Konkuransegrunnlag med vedlegg (FOA Del 3, 1.750.000 og oppover)"/>
          <xsd:enumeration value="Diverse skjemaer"/>
          <xsd:enumeration value="Skjenk"/>
          <xsd:enumeration value="Salg"/>
          <xsd:enumeration value="Servering"/>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C0EEC-3D6D-4E08-87A7-18C978EC017B}">
  <ds:schemaRefs>
    <ds:schemaRef ds:uri="http://schemas.microsoft.com/sharepoint/v3/contenttype/forms"/>
  </ds:schemaRefs>
</ds:datastoreItem>
</file>

<file path=customXml/itemProps2.xml><?xml version="1.0" encoding="utf-8"?>
<ds:datastoreItem xmlns:ds="http://schemas.openxmlformats.org/officeDocument/2006/customXml" ds:itemID="{F994B2A6-FF31-4D17-A328-1770FEB7CE8A}">
  <ds:schemaRefs>
    <ds:schemaRef ds:uri="http://schemas.microsoft.com/office/2006/metadata/properties"/>
    <ds:schemaRef ds:uri="f84e6e1a-3bf4-43e0-9b3d-b3111b24f45a"/>
    <ds:schemaRef ds:uri="d55c8952-b81a-4872-9c0f-38c600a543c9"/>
    <ds:schemaRef ds:uri="http://schemas.microsoft.com/sharepoint/v3"/>
    <ds:schemaRef ds:uri="b3e80720-749d-4bea-8ba9-428d0a425cbb"/>
    <ds:schemaRef ds:uri="http://schemas.microsoft.com/office/infopath/2007/PartnerControls"/>
    <ds:schemaRef ds:uri="8a7b6a33-fb19-4218-a5e9-b564996186d2"/>
  </ds:schemaRefs>
</ds:datastoreItem>
</file>

<file path=customXml/itemProps3.xml><?xml version="1.0" encoding="utf-8"?>
<ds:datastoreItem xmlns:ds="http://schemas.openxmlformats.org/officeDocument/2006/customXml" ds:itemID="{647F2188-51C6-4B85-B1DB-73B74411EFC8}">
  <ds:schemaRefs>
    <ds:schemaRef ds:uri="http://schemas.microsoft.com/sharepoint/events"/>
  </ds:schemaRefs>
</ds:datastoreItem>
</file>

<file path=customXml/itemProps4.xml><?xml version="1.0" encoding="utf-8"?>
<ds:datastoreItem xmlns:ds="http://schemas.openxmlformats.org/officeDocument/2006/customXml" ds:itemID="{D553B47C-E80E-47E4-BF67-FC2694AE529C}">
  <ds:schemaRefs>
    <ds:schemaRef ds:uri="office.server.policy"/>
  </ds:schemaRefs>
</ds:datastoreItem>
</file>

<file path=customXml/itemProps5.xml><?xml version="1.0" encoding="utf-8"?>
<ds:datastoreItem xmlns:ds="http://schemas.openxmlformats.org/officeDocument/2006/customXml" ds:itemID="{EECD2F8E-1B7E-4058-BD7C-6E081D9F8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84e6e1a-3bf4-43e0-9b3d-b3111b24f45a"/>
    <ds:schemaRef ds:uri="d55c8952-b81a-4872-9c0f-38c600a543c9"/>
    <ds:schemaRef ds:uri="b3e80720-749d-4bea-8ba9-428d0a425cbb"/>
    <ds:schemaRef ds:uri="8a7b6a33-fb19-4218-a5e9-b564996186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0D4039C-6921-4472-B154-76BCB8CCC584}">
  <ds:schemaRefs>
    <ds:schemaRef ds:uri="http://schemas.microsoft.com/office/2006/metadata/customXsn"/>
  </ds:schemaRefs>
</ds:datastoreItem>
</file>

<file path=customXml/itemProps7.xml><?xml version="1.0" encoding="utf-8"?>
<ds:datastoreItem xmlns:ds="http://schemas.openxmlformats.org/officeDocument/2006/customXml" ds:itemID="{3FA02FD6-479D-493B-ACDB-5F638D141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Vedlegg 5 Morselskapsgaranti</Template>
  <TotalTime>0</TotalTime>
  <Pages>1</Pages>
  <Words>236</Words>
  <Characters>1256</Characters>
  <Application>Microsoft Office Word</Application>
  <DocSecurity>0</DocSecurity>
  <Lines>10</Lines>
  <Paragraphs>2</Paragraphs>
  <ScaleCrop>false</ScaleCrop>
  <HeadingPairs>
    <vt:vector size="2" baseType="variant">
      <vt:variant>
        <vt:lpstr>Tittel</vt:lpstr>
      </vt:variant>
      <vt:variant>
        <vt:i4>1</vt:i4>
      </vt:variant>
    </vt:vector>
  </HeadingPairs>
  <TitlesOfParts>
    <vt:vector size="1" baseType="lpstr">
      <vt:lpstr>Vedlegg 5 Morselskapsgaranti</vt:lpstr>
    </vt:vector>
  </TitlesOfParts>
  <Company>Sykehuspartner</Company>
  <LinksUpToDate>false</LinksUpToDate>
  <CharactersWithSpaces>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5 Morselskapsgaranti</dc:title>
  <dc:creator>Nordal Karin</dc:creator>
  <cp:lastModifiedBy>Kristiansen Kine Rustad</cp:lastModifiedBy>
  <cp:revision>2</cp:revision>
  <dcterms:created xsi:type="dcterms:W3CDTF">2021-04-30T11:00:00Z</dcterms:created>
  <dcterms:modified xsi:type="dcterms:W3CDTF">2021-04-30T11:00:00Z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0x0101009411BA9C4CDC5744AC3CEEEAC1704838006A9083CFB89C4D4FB3CCB9AC64621B95</vt:lpwstr>
  </property>
  <property fmtid="{D5CDD505-2E9C-101B-9397-08002B2CF9AE}" pid="3" name="_dlc_DocIdItemGuid">
    <vt:lpwstr>253a6e62-60a2-4468-a766-40ba976b8515</vt:lpwstr>
  </property>
  <property fmtid="{D5CDD505-2E9C-101B-9397-08002B2CF9AE}" pid="4" name="Dokumenttype">
    <vt:lpwstr>359;#Mal|2d7d1ed6-3159-4b04-937c-022db3e3f482</vt:lpwstr>
  </property>
  <property fmtid="{D5CDD505-2E9C-101B-9397-08002B2CF9AE}" pid="5" name="Aktuell_x0020_for">
    <vt:lpwstr>727;#Maler|2024766d-a2ae-4238-80fd-6e2c76aa11f1</vt:lpwstr>
  </property>
  <property fmtid="{D5CDD505-2E9C-101B-9397-08002B2CF9AE}" pid="6" name="Aktuell for">
    <vt:lpwstr>727</vt:lpwstr>
  </property>
  <property fmtid="{D5CDD505-2E9C-101B-9397-08002B2CF9AE}" pid="7" name="Type dokument">
    <vt:lpwstr>Dokument</vt:lpwstr>
  </property>
  <property fmtid="{D5CDD505-2E9C-101B-9397-08002B2CF9AE}" pid="8" name="Tema">
    <vt:lpwstr>Maler</vt:lpwstr>
  </property>
  <property fmtid="{D5CDD505-2E9C-101B-9397-08002B2CF9AE}" pid="9" name="Dokumentansvarlig">
    <vt:lpwstr>8433;#Nordal Karin</vt:lpwstr>
  </property>
</Properties>
</file>